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50"/>
        <w:gridCol w:w="1418"/>
        <w:gridCol w:w="1618"/>
        <w:gridCol w:w="1705"/>
        <w:gridCol w:w="3483"/>
      </w:tblGrid>
      <w:tr w:rsidR="000056C3" w:rsidRPr="003152F2" w14:paraId="73365B40" w14:textId="77777777" w:rsidTr="001C1E3D">
        <w:trPr>
          <w:trHeight w:val="540"/>
        </w:trPr>
        <w:tc>
          <w:tcPr>
            <w:tcW w:w="1063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</w:tcPr>
          <w:p w14:paraId="00F1481A" w14:textId="77777777" w:rsidR="000056C3" w:rsidRPr="003152F2" w:rsidRDefault="00224CC1" w:rsidP="002E0CA6">
            <w:pPr>
              <w:ind w:left="-142"/>
              <w:jc w:val="center"/>
              <w:rPr>
                <w:rFonts w:ascii="Myriad Pro" w:hAnsi="Myriad Pro"/>
                <w:sz w:val="18"/>
              </w:rPr>
            </w:pPr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2D21D6B8" wp14:editId="0637218C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7C45E" w14:textId="77777777" w:rsidR="000056C3" w:rsidRDefault="00224CC1" w:rsidP="001C1E3D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6"/>
              </w:rPr>
            </w:pPr>
            <w:r w:rsidRPr="001C1E3D">
              <w:rPr>
                <w:rFonts w:asciiTheme="majorHAnsi" w:hAnsiTheme="majorHAnsi"/>
                <w:b/>
                <w:spacing w:val="-10"/>
                <w:sz w:val="22"/>
                <w:szCs w:val="26"/>
              </w:rPr>
              <w:t>FORSVARSMATERIELL</w:t>
            </w:r>
          </w:p>
          <w:p w14:paraId="7EE52974" w14:textId="77777777" w:rsidR="001C1E3D" w:rsidRPr="001C1E3D" w:rsidRDefault="001C1E3D" w:rsidP="001C1E3D">
            <w:pPr>
              <w:jc w:val="center"/>
              <w:rPr>
                <w:rFonts w:ascii="FORSVARET-Bold" w:hAnsi="FORSVARET-Bold"/>
                <w:b/>
                <w:szCs w:val="24"/>
              </w:rPr>
            </w:pPr>
          </w:p>
        </w:tc>
        <w:tc>
          <w:tcPr>
            <w:tcW w:w="6806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3874549B" w14:textId="77777777" w:rsidR="000056C3" w:rsidRPr="003152F2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1DE95C0" w14:textId="77777777" w:rsidR="000056C3" w:rsidRPr="003152F2" w:rsidRDefault="000056C3" w:rsidP="002E0CA6">
            <w:pPr>
              <w:rPr>
                <w:rFonts w:ascii="Myriad Pro" w:hAnsi="Myriad Pro"/>
                <w:b/>
              </w:rPr>
            </w:pPr>
          </w:p>
          <w:p w14:paraId="3323BF9E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  <w:r w:rsidRPr="00C739DC">
              <w:rPr>
                <w:rFonts w:asciiTheme="majorHAnsi" w:hAnsiTheme="majorHAnsi"/>
                <w:b/>
                <w:sz w:val="28"/>
              </w:rPr>
              <w:t>KONTRAKT</w:t>
            </w:r>
          </w:p>
          <w:p w14:paraId="7D7AD435" w14:textId="77777777" w:rsidR="000056C3" w:rsidRPr="003152F2" w:rsidRDefault="000056C3" w:rsidP="002E0CA6">
            <w:pPr>
              <w:jc w:val="center"/>
              <w:rPr>
                <w:rFonts w:ascii="Myriad Pro" w:hAnsi="Myriad Pro"/>
                <w:b/>
              </w:rPr>
            </w:pPr>
          </w:p>
          <w:p w14:paraId="6C2BDDDA" w14:textId="77777777" w:rsidR="000056C3" w:rsidRDefault="000056C3" w:rsidP="002E0CA6">
            <w:pPr>
              <w:rPr>
                <w:rFonts w:ascii="Myriad Pro" w:hAnsi="Myriad Pro"/>
                <w:sz w:val="18"/>
              </w:rPr>
            </w:pPr>
          </w:p>
          <w:p w14:paraId="69EAE3E9" w14:textId="77777777" w:rsidR="001C1E3D" w:rsidRPr="003152F2" w:rsidRDefault="001C1E3D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2BBD9AE6" w14:textId="77777777" w:rsidTr="001C1E3D">
        <w:tc>
          <w:tcPr>
            <w:tcW w:w="3331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7579EE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Eksemplar nummer</w:t>
            </w:r>
          </w:p>
          <w:p w14:paraId="47772F0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253DABD" w14:textId="1716477D" w:rsidR="003D1D4C" w:rsidRPr="003152F2" w:rsidRDefault="00DC1AA8" w:rsidP="002E0CA6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1</w:t>
            </w:r>
          </w:p>
        </w:tc>
        <w:tc>
          <w:tcPr>
            <w:tcW w:w="3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B4B2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Gradering</w:t>
            </w:r>
          </w:p>
          <w:p w14:paraId="347F878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B7F8796" w14:textId="77777777" w:rsidR="003D1D4C" w:rsidRPr="003152F2" w:rsidRDefault="00D5419E" w:rsidP="002E0CA6">
            <w:pPr>
              <w:jc w:val="center"/>
              <w:rPr>
                <w:rFonts w:ascii="Myriad Pro" w:hAnsi="Myriad Pro"/>
                <w:sz w:val="18"/>
              </w:rPr>
            </w:pP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(UO </w:t>
            </w:r>
            <w:proofErr w:type="spellStart"/>
            <w:proofErr w:type="gram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offl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 §</w:t>
            </w:r>
            <w:proofErr w:type="gram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13.1 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.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fvl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 § 13.1</w:t>
            </w:r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br/>
              <w:t xml:space="preserve"> </w:t>
            </w:r>
            <w:proofErr w:type="spellStart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>jf</w:t>
            </w:r>
            <w:proofErr w:type="spellEnd"/>
            <w:r w:rsidRPr="00D5419E">
              <w:rPr>
                <w:rFonts w:ascii="Myriad Pro" w:hAnsi="Myriad Pro"/>
                <w:b/>
                <w:i/>
                <w:sz w:val="18"/>
                <w:lang w:val="en-GB"/>
              </w:rPr>
              <w:t xml:space="preserve">. </w:t>
            </w:r>
            <w:r w:rsidRPr="00D5419E">
              <w:rPr>
                <w:rFonts w:ascii="Myriad Pro" w:hAnsi="Myriad Pro"/>
                <w:b/>
                <w:i/>
                <w:sz w:val="18"/>
              </w:rPr>
              <w:t>§ 13.1.2)</w:t>
            </w:r>
          </w:p>
        </w:tc>
        <w:tc>
          <w:tcPr>
            <w:tcW w:w="3483" w:type="dxa"/>
            <w:tcBorders>
              <w:left w:val="nil"/>
              <w:right w:val="double" w:sz="4" w:space="0" w:color="auto"/>
            </w:tcBorders>
          </w:tcPr>
          <w:p w14:paraId="06813FCA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proofErr w:type="spellStart"/>
            <w:r w:rsidRPr="003152F2">
              <w:rPr>
                <w:rFonts w:ascii="Myriad Pro" w:hAnsi="Myriad Pro"/>
                <w:sz w:val="18"/>
              </w:rPr>
              <w:t>Kontraktsnummer</w:t>
            </w:r>
            <w:proofErr w:type="spellEnd"/>
          </w:p>
          <w:p w14:paraId="2778E8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46903A4" w14:textId="3A9F1031" w:rsidR="003D1D4C" w:rsidRPr="003152F2" w:rsidRDefault="000E1F7F" w:rsidP="007E7A4B">
            <w:pPr>
              <w:jc w:val="center"/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4</w:t>
            </w:r>
            <w:r w:rsidR="00C1615F">
              <w:rPr>
                <w:rFonts w:ascii="Myriad Pro" w:hAnsi="Myriad Pro"/>
                <w:b/>
                <w:sz w:val="18"/>
              </w:rPr>
              <w:t>600</w:t>
            </w:r>
            <w:r w:rsidR="009442F4">
              <w:rPr>
                <w:rFonts w:ascii="Myriad Pro" w:hAnsi="Myriad Pro"/>
                <w:b/>
                <w:sz w:val="18"/>
              </w:rPr>
              <w:t>xx</w:t>
            </w:r>
            <w:r>
              <w:rPr>
                <w:rFonts w:ascii="Myriad Pro" w:hAnsi="Myriad Pro"/>
                <w:b/>
                <w:sz w:val="18"/>
              </w:rPr>
              <w:t>xxxx</w:t>
            </w:r>
          </w:p>
        </w:tc>
      </w:tr>
      <w:tr w:rsidR="003D1D4C" w:rsidRPr="003152F2" w14:paraId="69B4238B" w14:textId="77777777" w:rsidTr="001C6DD7">
        <w:trPr>
          <w:trHeight w:hRule="exact" w:val="1700"/>
        </w:trPr>
        <w:tc>
          <w:tcPr>
            <w:tcW w:w="1913" w:type="dxa"/>
            <w:gridSpan w:val="2"/>
            <w:tcBorders>
              <w:top w:val="single" w:sz="6" w:space="0" w:color="auto"/>
              <w:left w:val="double" w:sz="4" w:space="0" w:color="auto"/>
              <w:right w:val="single" w:sz="6" w:space="0" w:color="auto"/>
            </w:tcBorders>
          </w:tcPr>
          <w:p w14:paraId="23EC27BF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14:paraId="35BD9B16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Anskaffelsesmyndighet for </w:t>
            </w:r>
            <w:r w:rsidR="00DA4BD2">
              <w:rPr>
                <w:rFonts w:ascii="Myriad Pro" w:hAnsi="Myriad Pro"/>
                <w:sz w:val="18"/>
              </w:rPr>
              <w:t>Forsvaret</w:t>
            </w:r>
            <w:r w:rsidRPr="003152F2">
              <w:rPr>
                <w:rFonts w:ascii="Myriad Pro" w:hAnsi="Myriad Pro"/>
                <w:sz w:val="18"/>
              </w:rPr>
              <w:t>:</w:t>
            </w:r>
          </w:p>
          <w:p w14:paraId="45F3668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5B0D9C1" w14:textId="778221DD" w:rsidR="000457DA" w:rsidRPr="003152F2" w:rsidRDefault="000457DA" w:rsidP="000457DA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 xml:space="preserve">Forsvarsmateriell </w:t>
            </w:r>
          </w:p>
          <w:p w14:paraId="0C9E8800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Postboks 1550 Sentrum</w:t>
            </w:r>
          </w:p>
          <w:p w14:paraId="38D41508" w14:textId="77777777" w:rsidR="003D1D4C" w:rsidRPr="003152F2" w:rsidRDefault="00296B12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0015</w:t>
            </w:r>
            <w:r w:rsidR="00D5419E">
              <w:rPr>
                <w:rFonts w:ascii="Myriad Pro" w:hAnsi="Myriad Pro"/>
                <w:b/>
                <w:sz w:val="18"/>
              </w:rPr>
              <w:t xml:space="preserve"> Oslo</w:t>
            </w:r>
          </w:p>
          <w:p w14:paraId="63059F10" w14:textId="7764493A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45E77E5C" w14:textId="77777777" w:rsidTr="001C6DD7">
        <w:trPr>
          <w:trHeight w:hRule="exact" w:val="9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3EC4799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1278830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heretter benevnt</w:t>
            </w:r>
          </w:p>
          <w:p w14:paraId="344649E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78CFD08" w14:textId="77777777" w:rsidR="003D1D4C" w:rsidRPr="003152F2" w:rsidRDefault="009D42CD" w:rsidP="002E0CA6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Kunden</w:t>
            </w:r>
          </w:p>
          <w:p w14:paraId="46D3C98A" w14:textId="3283F1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35E8418E" w14:textId="77777777" w:rsidTr="001C6DD7">
        <w:trPr>
          <w:trHeight w:hRule="exact" w:val="1680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5CE777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36DA68B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73EF6CE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Leverandørens navn og adresse:</w:t>
            </w:r>
          </w:p>
          <w:p w14:paraId="4332880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E6A7A72" w14:textId="65E8E41C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521325CE" w14:textId="77777777" w:rsidTr="00C731E0">
        <w:trPr>
          <w:trHeight w:hRule="exact" w:val="107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2A27ABC5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4EF56D7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38758A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 xml:space="preserve">heretter benevnt - </w:t>
            </w:r>
            <w:r w:rsidR="009D42CD">
              <w:rPr>
                <w:rFonts w:ascii="Myriad Pro" w:hAnsi="Myriad Pro"/>
                <w:b/>
                <w:sz w:val="18"/>
              </w:rPr>
              <w:t>Konsulenten</w:t>
            </w:r>
            <w:r w:rsidRPr="003152F2">
              <w:rPr>
                <w:rFonts w:ascii="Myriad Pro" w:hAnsi="Myriad Pro"/>
                <w:sz w:val="18"/>
              </w:rPr>
              <w:t>-</w:t>
            </w:r>
          </w:p>
          <w:p w14:paraId="1056193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er blitt enige om vilkårene i denne kontrakt om leveranse av</w:t>
            </w:r>
          </w:p>
        </w:tc>
      </w:tr>
      <w:tr w:rsidR="003D1D4C" w:rsidRPr="003152F2" w14:paraId="413C2586" w14:textId="77777777" w:rsidTr="001C6DD7">
        <w:trPr>
          <w:trHeight w:hRule="exact" w:val="1127"/>
        </w:trPr>
        <w:tc>
          <w:tcPr>
            <w:tcW w:w="1913" w:type="dxa"/>
            <w:gridSpan w:val="2"/>
            <w:tcBorders>
              <w:left w:val="double" w:sz="4" w:space="0" w:color="auto"/>
              <w:right w:val="single" w:sz="6" w:space="0" w:color="auto"/>
            </w:tcBorders>
          </w:tcPr>
          <w:p w14:paraId="439E3836" w14:textId="77777777" w:rsidR="003D1D4C" w:rsidRPr="00C731E0" w:rsidRDefault="003D1D4C" w:rsidP="002E0CA6">
            <w:pPr>
              <w:rPr>
                <w:rFonts w:ascii="Myriad Pro" w:hAnsi="Myriad Pro"/>
                <w:sz w:val="18"/>
                <w:highlight w:val="yellow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right w:val="double" w:sz="4" w:space="0" w:color="auto"/>
            </w:tcBorders>
          </w:tcPr>
          <w:p w14:paraId="2E3EFB51" w14:textId="0B03E9B2" w:rsidR="00085382" w:rsidRPr="00097491" w:rsidRDefault="00FD51D3" w:rsidP="00921DA0">
            <w:pPr>
              <w:rPr>
                <w:rFonts w:ascii="Myriad Pro" w:hAnsi="Myriad Pro"/>
                <w:b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 xml:space="preserve">Prosessrådgiver innen </w:t>
            </w:r>
            <w:proofErr w:type="spellStart"/>
            <w:r>
              <w:rPr>
                <w:rFonts w:ascii="Myriad Pro" w:hAnsi="Myriad Pro"/>
                <w:b/>
                <w:sz w:val="18"/>
              </w:rPr>
              <w:t>Signaviomodellering</w:t>
            </w:r>
            <w:proofErr w:type="spellEnd"/>
            <w:r w:rsidR="00C65C68">
              <w:rPr>
                <w:rFonts w:ascii="Myriad Pro" w:hAnsi="Myriad Pro"/>
                <w:b/>
                <w:sz w:val="18"/>
              </w:rPr>
              <w:t xml:space="preserve"> - </w:t>
            </w:r>
            <w:r w:rsidR="00C65C68" w:rsidRPr="00E711CE">
              <w:rPr>
                <w:rFonts w:ascii="Myriad Pro" w:hAnsi="Myriad Pro"/>
                <w:bCs/>
                <w:sz w:val="18"/>
              </w:rPr>
              <w:t>202602</w:t>
            </w:r>
            <w:r w:rsidRPr="00E711CE">
              <w:rPr>
                <w:rFonts w:ascii="Myriad Pro" w:hAnsi="Myriad Pro"/>
                <w:bCs/>
                <w:sz w:val="18"/>
              </w:rPr>
              <w:t>9502</w:t>
            </w:r>
          </w:p>
        </w:tc>
      </w:tr>
      <w:tr w:rsidR="003D1D4C" w:rsidRPr="003152F2" w14:paraId="4B5136DE" w14:textId="77777777" w:rsidTr="001C6DD7">
        <w:tc>
          <w:tcPr>
            <w:tcW w:w="1913" w:type="dxa"/>
            <w:gridSpan w:val="2"/>
            <w:tcBorders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3B784A04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10BC481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22706A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E381701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D75A60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8B30CF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805FFE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73163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656E6F17" w14:textId="77777777" w:rsidR="003D1D4C" w:rsidRPr="003152F2" w:rsidRDefault="003D1D4C" w:rsidP="003152F2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8224" w:type="dxa"/>
            <w:gridSpan w:val="4"/>
            <w:tcBorders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58A8B42C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5B14EEA0" w14:textId="61152594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består av denne underskrevne side og etterfølgende vedheftede «</w:t>
            </w:r>
            <w:r w:rsidR="00917CC5"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F238FB">
              <w:rPr>
                <w:rFonts w:ascii="Myriad Pro" w:hAnsi="Myriad Pro"/>
                <w:sz w:val="18"/>
              </w:rPr>
              <w:t>,</w:t>
            </w:r>
          </w:p>
          <w:p w14:paraId="4D134684" w14:textId="1498397C" w:rsidR="003D1D4C" w:rsidRPr="003152F2" w:rsidRDefault="00F238FB" w:rsidP="00AF0C6F">
            <w:pPr>
              <w:tabs>
                <w:tab w:val="left" w:pos="477"/>
                <w:tab w:val="left" w:pos="3029"/>
                <w:tab w:val="left" w:pos="4538"/>
              </w:tabs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samt</w:t>
            </w:r>
            <w:r w:rsidR="003103EC" w:rsidRPr="003152F2">
              <w:rPr>
                <w:rFonts w:ascii="Myriad Pro" w:hAnsi="Myriad Pro"/>
                <w:sz w:val="18"/>
              </w:rPr>
              <w:t xml:space="preserve"> s</w:t>
            </w:r>
            <w:r w:rsidR="003D1D4C" w:rsidRPr="003152F2">
              <w:rPr>
                <w:rFonts w:ascii="Myriad Pro" w:hAnsi="Myriad Pro"/>
                <w:sz w:val="18"/>
              </w:rPr>
              <w:t xml:space="preserve">eparate </w:t>
            </w:r>
            <w:r w:rsidR="00917CC5">
              <w:rPr>
                <w:rFonts w:ascii="Myriad Pro" w:hAnsi="Myriad Pro"/>
                <w:sz w:val="18"/>
              </w:rPr>
              <w:t>bilag</w:t>
            </w:r>
            <w:r w:rsidR="003D1D4C" w:rsidRPr="003152F2">
              <w:rPr>
                <w:rFonts w:ascii="Myriad Pro" w:hAnsi="Myriad Pro"/>
                <w:sz w:val="18"/>
              </w:rPr>
              <w:t xml:space="preserve"> som er identifisert i </w:t>
            </w:r>
            <w:r w:rsidRPr="003152F2">
              <w:rPr>
                <w:rFonts w:ascii="Myriad Pro" w:hAnsi="Myriad Pro"/>
                <w:sz w:val="18"/>
              </w:rPr>
              <w:t>«</w:t>
            </w:r>
            <w:r>
              <w:rPr>
                <w:rFonts w:ascii="Myriad Pro" w:hAnsi="Myriad Pro"/>
                <w:sz w:val="18"/>
              </w:rPr>
              <w:t>SSA-B</w:t>
            </w:r>
            <w:r w:rsidRPr="003152F2">
              <w:rPr>
                <w:rFonts w:ascii="Myriad Pro" w:hAnsi="Myriad Pro"/>
                <w:sz w:val="18"/>
              </w:rPr>
              <w:t>»</w:t>
            </w:r>
            <w:r w:rsidR="003103EC" w:rsidRPr="003152F2">
              <w:rPr>
                <w:rFonts w:ascii="Myriad Pro" w:hAnsi="Myriad Pro"/>
                <w:sz w:val="18"/>
              </w:rPr>
              <w:t>.</w:t>
            </w:r>
            <w:r w:rsidR="00AF0C6F">
              <w:rPr>
                <w:rFonts w:ascii="Myriad Pro" w:hAnsi="Myriad Pro"/>
                <w:sz w:val="18"/>
              </w:rPr>
              <w:tab/>
            </w:r>
          </w:p>
          <w:p w14:paraId="77852059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936F3D6" w14:textId="77777777" w:rsidR="003D1D4C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Kontrakten erstatter alle tidligere dokumenter vedrørende leveransen, som forespørsel, tilbud, salgsvilkår og annen skriftveksel.</w:t>
            </w:r>
          </w:p>
          <w:p w14:paraId="5C353C2C" w14:textId="77777777" w:rsidR="00AF0C6F" w:rsidRDefault="00AF0C6F" w:rsidP="002E0CA6">
            <w:pPr>
              <w:rPr>
                <w:rFonts w:ascii="Myriad Pro" w:hAnsi="Myriad Pro"/>
                <w:sz w:val="18"/>
              </w:rPr>
            </w:pPr>
          </w:p>
          <w:p w14:paraId="01523F40" w14:textId="13168EFA" w:rsidR="00AF0C6F" w:rsidRPr="003152F2" w:rsidRDefault="00BF21E6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>Kontrakten signeres elektronisk av begge parter.</w:t>
            </w:r>
          </w:p>
        </w:tc>
      </w:tr>
      <w:tr w:rsidR="003D1D4C" w:rsidRPr="003152F2" w14:paraId="568ECCA5" w14:textId="77777777" w:rsidTr="00F238FB">
        <w:trPr>
          <w:trHeight w:hRule="exact" w:val="1477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5B2BA78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  <w:proofErr w:type="spellStart"/>
            <w:r w:rsidRPr="00D5419E">
              <w:rPr>
                <w:rFonts w:ascii="Myriad Pro" w:hAnsi="Myriad Pro"/>
                <w:sz w:val="18"/>
                <w:lang w:val="en-US"/>
              </w:rPr>
              <w:t>Leverandør</w:t>
            </w:r>
            <w:proofErr w:type="spellEnd"/>
          </w:p>
          <w:p w14:paraId="34A8480A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36E0752F" w14:textId="77777777" w:rsidR="003D1D4C" w:rsidRPr="00D5419E" w:rsidRDefault="003D1D4C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464BB8F8" w14:textId="2188AF4F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203D15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Forsva</w:t>
            </w:r>
            <w:r w:rsidR="00224CC1">
              <w:rPr>
                <w:rFonts w:ascii="Myriad Pro" w:hAnsi="Myriad Pro"/>
                <w:sz w:val="18"/>
              </w:rPr>
              <w:t>rsmateriell</w:t>
            </w:r>
          </w:p>
          <w:p w14:paraId="4783E3BB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29C45BF2" w14:textId="18F64688" w:rsidR="003D1D4C" w:rsidRPr="003152F2" w:rsidRDefault="00D5419E" w:rsidP="002E0CA6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b/>
                <w:sz w:val="18"/>
              </w:rPr>
              <w:t>Forsvarsmateriell</w:t>
            </w:r>
            <w:r w:rsidR="00F238FB">
              <w:rPr>
                <w:rFonts w:ascii="Myriad Pro" w:hAnsi="Myriad Pro"/>
                <w:b/>
                <w:sz w:val="18"/>
              </w:rPr>
              <w:t xml:space="preserve"> Anskaffelser</w:t>
            </w:r>
          </w:p>
          <w:p w14:paraId="588A8EA2" w14:textId="77777777" w:rsidR="003D1D4C" w:rsidRPr="003152F2" w:rsidRDefault="003D1D4C" w:rsidP="00F238FB">
            <w:pPr>
              <w:rPr>
                <w:rFonts w:ascii="Myriad Pro" w:hAnsi="Myriad Pro"/>
                <w:sz w:val="18"/>
              </w:rPr>
            </w:pPr>
          </w:p>
        </w:tc>
      </w:tr>
      <w:tr w:rsidR="00F238FB" w:rsidRPr="003152F2" w14:paraId="7BE53CC2" w14:textId="77777777" w:rsidTr="00F238FB">
        <w:trPr>
          <w:trHeight w:hRule="exact" w:val="578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C2A8A09" w14:textId="77777777" w:rsidR="00F238FB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  <w:p w14:paraId="56FE272D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0C0D528E" w14:textId="77777777" w:rsidR="00F238FB" w:rsidRPr="00D5419E" w:rsidRDefault="00F238FB" w:rsidP="002E0CA6">
            <w:pPr>
              <w:rPr>
                <w:rFonts w:ascii="Myriad Pro" w:hAnsi="Myriad Pro"/>
                <w:sz w:val="18"/>
                <w:lang w:val="en-US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14:paraId="65A37CE1" w14:textId="77777777" w:rsidR="00F238FB" w:rsidRDefault="00F238FB" w:rsidP="002E0CA6">
            <w:pPr>
              <w:rPr>
                <w:rFonts w:ascii="Myriad Pro" w:hAnsi="Myriad Pro"/>
                <w:sz w:val="18"/>
              </w:rPr>
            </w:pPr>
          </w:p>
          <w:p w14:paraId="4BFAB8DA" w14:textId="77777777" w:rsidR="00F238FB" w:rsidRPr="00FC1FA3" w:rsidRDefault="00F238FB" w:rsidP="00F238FB">
            <w:pPr>
              <w:jc w:val="center"/>
              <w:rPr>
                <w:rFonts w:ascii="Myriad Pro" w:hAnsi="Myriad Pro"/>
                <w:b/>
                <w:bCs/>
                <w:sz w:val="18"/>
              </w:rPr>
            </w:pPr>
            <w:r>
              <w:rPr>
                <w:rFonts w:ascii="Myriad Pro" w:hAnsi="Myriad Pro"/>
                <w:b/>
                <w:bCs/>
                <w:sz w:val="18"/>
              </w:rPr>
              <w:t>Signeres elektronisk</w:t>
            </w:r>
          </w:p>
          <w:p w14:paraId="7624C6A2" w14:textId="77777777" w:rsidR="00F238FB" w:rsidRPr="003152F2" w:rsidRDefault="00F238FB" w:rsidP="002E0CA6">
            <w:pPr>
              <w:rPr>
                <w:rFonts w:ascii="Myriad Pro" w:hAnsi="Myriad Pro"/>
                <w:sz w:val="18"/>
              </w:rPr>
            </w:pPr>
          </w:p>
        </w:tc>
      </w:tr>
      <w:tr w:rsidR="003D1D4C" w:rsidRPr="003152F2" w14:paraId="0AA5A965" w14:textId="77777777" w:rsidTr="000056C3">
        <w:trPr>
          <w:trHeight w:hRule="exact" w:val="1382"/>
        </w:trPr>
        <w:tc>
          <w:tcPr>
            <w:tcW w:w="4949" w:type="dxa"/>
            <w:gridSpan w:val="4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14:paraId="393C0D9E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 og stilling</w:t>
            </w:r>
          </w:p>
          <w:p w14:paraId="4FE33E5D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5BDC5910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2F51AE81" w14:textId="77777777" w:rsidR="004E560D" w:rsidRDefault="004E560D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BA04FB8" w14:textId="0E287F18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001F434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  <w:tc>
          <w:tcPr>
            <w:tcW w:w="5188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14:paraId="4A64B0F7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  <w:r w:rsidRPr="003152F2">
              <w:rPr>
                <w:rFonts w:ascii="Myriad Pro" w:hAnsi="Myriad Pro"/>
                <w:sz w:val="18"/>
              </w:rPr>
              <w:t>Navn, grad og stilling</w:t>
            </w:r>
          </w:p>
          <w:p w14:paraId="13E5DA16" w14:textId="77777777" w:rsidR="003D1D4C" w:rsidRPr="003152F2" w:rsidRDefault="003D1D4C" w:rsidP="002E0CA6">
            <w:pPr>
              <w:rPr>
                <w:rFonts w:ascii="Myriad Pro" w:hAnsi="Myriad Pro"/>
                <w:b/>
                <w:sz w:val="18"/>
              </w:rPr>
            </w:pPr>
          </w:p>
          <w:p w14:paraId="65320C52" w14:textId="42A07A82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  <w:p w14:paraId="4C0F8672" w14:textId="77777777" w:rsidR="003D1D4C" w:rsidRPr="003152F2" w:rsidRDefault="003D1D4C" w:rsidP="002E0CA6">
            <w:pPr>
              <w:rPr>
                <w:rFonts w:ascii="Myriad Pro" w:hAnsi="Myriad Pro"/>
                <w:sz w:val="18"/>
              </w:rPr>
            </w:pPr>
          </w:p>
        </w:tc>
      </w:tr>
    </w:tbl>
    <w:p w14:paraId="58040432" w14:textId="357E5501" w:rsidR="002E0CA6" w:rsidRPr="003152F2" w:rsidRDefault="002E0CA6">
      <w:pPr>
        <w:rPr>
          <w:rFonts w:ascii="Myriad Pro" w:hAnsi="Myriad Pro"/>
        </w:rPr>
      </w:pPr>
    </w:p>
    <w:sectPr w:rsidR="002E0CA6" w:rsidRPr="003152F2">
      <w:footerReference w:type="default" r:id="rId11"/>
      <w:pgSz w:w="11907" w:h="16840" w:code="9"/>
      <w:pgMar w:top="851" w:right="1134" w:bottom="567" w:left="1418" w:header="0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52B26" w14:textId="77777777" w:rsidR="00AC1144" w:rsidRDefault="00AC1144">
      <w:r>
        <w:separator/>
      </w:r>
    </w:p>
  </w:endnote>
  <w:endnote w:type="continuationSeparator" w:id="0">
    <w:p w14:paraId="08AFECA8" w14:textId="77777777" w:rsidR="00AC1144" w:rsidRDefault="00AC1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Bold">
    <w:altName w:val="Calibri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BA233" w14:textId="77777777" w:rsidR="00AF0C6F" w:rsidRPr="003152F2" w:rsidRDefault="00AF0C6F">
    <w:pPr>
      <w:pStyle w:val="Bunntekst"/>
      <w:rPr>
        <w:rFonts w:ascii="Myriad Pro" w:hAnsi="Myriad Pro"/>
        <w:b w:val="0"/>
        <w:sz w:val="20"/>
      </w:rPr>
    </w:pP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  <w:r w:rsidRPr="003152F2">
      <w:rPr>
        <w:rFonts w:ascii="Myriad Pro" w:hAnsi="Myriad Pro"/>
        <w:b w:val="0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42C54" w14:textId="77777777" w:rsidR="00AC1144" w:rsidRDefault="00AC1144">
      <w:r>
        <w:separator/>
      </w:r>
    </w:p>
  </w:footnote>
  <w:footnote w:type="continuationSeparator" w:id="0">
    <w:p w14:paraId="2A015ED4" w14:textId="77777777" w:rsidR="00AC1144" w:rsidRDefault="00AC11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C6B36"/>
    <w:multiLevelType w:val="hybridMultilevel"/>
    <w:tmpl w:val="96060870"/>
    <w:lvl w:ilvl="0" w:tplc="FE72F1F2">
      <w:start w:val="1"/>
      <w:numFmt w:val="decimal"/>
      <w:lvlText w:val="%1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F15DFA"/>
    <w:multiLevelType w:val="hybridMultilevel"/>
    <w:tmpl w:val="81D412CA"/>
    <w:lvl w:ilvl="0" w:tplc="907EB830">
      <w:start w:val="1"/>
      <w:numFmt w:val="decimal"/>
      <w:lvlText w:val="%1-"/>
      <w:lvlJc w:val="left"/>
      <w:pPr>
        <w:ind w:left="720" w:hanging="360"/>
      </w:pPr>
      <w:rPr>
        <w:rFonts w:ascii="Verdana" w:hAnsi="Verdana" w:hint="default"/>
        <w:b w:val="0"/>
        <w:color w:val="004040"/>
        <w:sz w:val="17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2035115">
    <w:abstractNumId w:val="1"/>
  </w:num>
  <w:num w:numId="2" w16cid:durableId="1940481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106"/>
    <w:rsid w:val="00001F92"/>
    <w:rsid w:val="000056C3"/>
    <w:rsid w:val="0001132D"/>
    <w:rsid w:val="00034B7E"/>
    <w:rsid w:val="000457DA"/>
    <w:rsid w:val="0007212A"/>
    <w:rsid w:val="00085382"/>
    <w:rsid w:val="00096EC9"/>
    <w:rsid w:val="00097491"/>
    <w:rsid w:val="000E0AB7"/>
    <w:rsid w:val="000E1F7F"/>
    <w:rsid w:val="00135DAA"/>
    <w:rsid w:val="001B1100"/>
    <w:rsid w:val="001C1E3D"/>
    <w:rsid w:val="001C48D9"/>
    <w:rsid w:val="001C6DD7"/>
    <w:rsid w:val="001D4D22"/>
    <w:rsid w:val="00204F32"/>
    <w:rsid w:val="00224CC1"/>
    <w:rsid w:val="0023186E"/>
    <w:rsid w:val="00231972"/>
    <w:rsid w:val="00241BC9"/>
    <w:rsid w:val="002720F0"/>
    <w:rsid w:val="00296B12"/>
    <w:rsid w:val="002A0B9B"/>
    <w:rsid w:val="002A5117"/>
    <w:rsid w:val="002B519D"/>
    <w:rsid w:val="002B51DB"/>
    <w:rsid w:val="002D583A"/>
    <w:rsid w:val="002E0CA6"/>
    <w:rsid w:val="002F4E71"/>
    <w:rsid w:val="00304128"/>
    <w:rsid w:val="00304662"/>
    <w:rsid w:val="003103EC"/>
    <w:rsid w:val="003152F2"/>
    <w:rsid w:val="003246A9"/>
    <w:rsid w:val="0038184D"/>
    <w:rsid w:val="00387A2B"/>
    <w:rsid w:val="003B00E4"/>
    <w:rsid w:val="003B76A6"/>
    <w:rsid w:val="003C0FBF"/>
    <w:rsid w:val="003C40AD"/>
    <w:rsid w:val="003D1D4C"/>
    <w:rsid w:val="00412D7D"/>
    <w:rsid w:val="004309F7"/>
    <w:rsid w:val="00465027"/>
    <w:rsid w:val="004B1700"/>
    <w:rsid w:val="004E560D"/>
    <w:rsid w:val="00535F1F"/>
    <w:rsid w:val="005651AC"/>
    <w:rsid w:val="0056655A"/>
    <w:rsid w:val="00591B77"/>
    <w:rsid w:val="005A7A05"/>
    <w:rsid w:val="005B18C4"/>
    <w:rsid w:val="005F4C5A"/>
    <w:rsid w:val="006139BD"/>
    <w:rsid w:val="006177F2"/>
    <w:rsid w:val="00657B4F"/>
    <w:rsid w:val="00671118"/>
    <w:rsid w:val="00673964"/>
    <w:rsid w:val="00693064"/>
    <w:rsid w:val="006A0036"/>
    <w:rsid w:val="006B44F5"/>
    <w:rsid w:val="00702F51"/>
    <w:rsid w:val="00705E29"/>
    <w:rsid w:val="0075636E"/>
    <w:rsid w:val="0079148A"/>
    <w:rsid w:val="00793BDD"/>
    <w:rsid w:val="007949B0"/>
    <w:rsid w:val="007A2106"/>
    <w:rsid w:val="007B04E0"/>
    <w:rsid w:val="007B7F39"/>
    <w:rsid w:val="007C5994"/>
    <w:rsid w:val="007E7A4B"/>
    <w:rsid w:val="008104DC"/>
    <w:rsid w:val="008762DF"/>
    <w:rsid w:val="00876FD8"/>
    <w:rsid w:val="008B32EE"/>
    <w:rsid w:val="008C0576"/>
    <w:rsid w:val="00900DF9"/>
    <w:rsid w:val="00910016"/>
    <w:rsid w:val="00910C16"/>
    <w:rsid w:val="00917CC5"/>
    <w:rsid w:val="00921DA0"/>
    <w:rsid w:val="009220AF"/>
    <w:rsid w:val="009258BD"/>
    <w:rsid w:val="0094319F"/>
    <w:rsid w:val="009442F4"/>
    <w:rsid w:val="0097050E"/>
    <w:rsid w:val="009C16B4"/>
    <w:rsid w:val="009C3F06"/>
    <w:rsid w:val="009C6E18"/>
    <w:rsid w:val="009D42CD"/>
    <w:rsid w:val="00A02E93"/>
    <w:rsid w:val="00A13AD9"/>
    <w:rsid w:val="00A219CC"/>
    <w:rsid w:val="00A266E3"/>
    <w:rsid w:val="00A33AA6"/>
    <w:rsid w:val="00A5254E"/>
    <w:rsid w:val="00A710D3"/>
    <w:rsid w:val="00A75B72"/>
    <w:rsid w:val="00A85DBE"/>
    <w:rsid w:val="00AA3BAA"/>
    <w:rsid w:val="00AC1144"/>
    <w:rsid w:val="00AF0C6F"/>
    <w:rsid w:val="00B231E7"/>
    <w:rsid w:val="00B43B04"/>
    <w:rsid w:val="00B60BD9"/>
    <w:rsid w:val="00B72960"/>
    <w:rsid w:val="00B73DA9"/>
    <w:rsid w:val="00B86444"/>
    <w:rsid w:val="00B92527"/>
    <w:rsid w:val="00B96186"/>
    <w:rsid w:val="00BC0B3C"/>
    <w:rsid w:val="00BC4401"/>
    <w:rsid w:val="00BC4828"/>
    <w:rsid w:val="00BF21E6"/>
    <w:rsid w:val="00C04D07"/>
    <w:rsid w:val="00C1615F"/>
    <w:rsid w:val="00C16E63"/>
    <w:rsid w:val="00C4023B"/>
    <w:rsid w:val="00C408F7"/>
    <w:rsid w:val="00C65C68"/>
    <w:rsid w:val="00C731E0"/>
    <w:rsid w:val="00C739DC"/>
    <w:rsid w:val="00C86423"/>
    <w:rsid w:val="00C87592"/>
    <w:rsid w:val="00CD1B74"/>
    <w:rsid w:val="00CD50E9"/>
    <w:rsid w:val="00CD771D"/>
    <w:rsid w:val="00D346C2"/>
    <w:rsid w:val="00D50D2A"/>
    <w:rsid w:val="00D5419E"/>
    <w:rsid w:val="00D64CE3"/>
    <w:rsid w:val="00D73330"/>
    <w:rsid w:val="00D92968"/>
    <w:rsid w:val="00D95913"/>
    <w:rsid w:val="00DA4BD2"/>
    <w:rsid w:val="00DA590F"/>
    <w:rsid w:val="00DA69D4"/>
    <w:rsid w:val="00DB490C"/>
    <w:rsid w:val="00DC1AA8"/>
    <w:rsid w:val="00DC467C"/>
    <w:rsid w:val="00DC53BA"/>
    <w:rsid w:val="00DF4241"/>
    <w:rsid w:val="00E11989"/>
    <w:rsid w:val="00E12E2D"/>
    <w:rsid w:val="00E711CE"/>
    <w:rsid w:val="00E92D77"/>
    <w:rsid w:val="00EA169E"/>
    <w:rsid w:val="00ED0DD9"/>
    <w:rsid w:val="00EE25D7"/>
    <w:rsid w:val="00F238FB"/>
    <w:rsid w:val="00F53C5B"/>
    <w:rsid w:val="00F808A7"/>
    <w:rsid w:val="00F8278F"/>
    <w:rsid w:val="00F92B16"/>
    <w:rsid w:val="00FC1FA3"/>
    <w:rsid w:val="00FD0E52"/>
    <w:rsid w:val="00FD51D3"/>
    <w:rsid w:val="00FE0311"/>
    <w:rsid w:val="00FE593D"/>
    <w:rsid w:val="00FE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2B06AB"/>
  <w15:docId w15:val="{11E6C8D6-61A0-4F03-8ED4-D4A76301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1D4C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3D1D4C"/>
    <w:rPr>
      <w:rFonts w:ascii="Arial" w:hAnsi="Arial"/>
      <w:b/>
      <w:noProof/>
      <w:sz w:val="22"/>
    </w:rPr>
  </w:style>
  <w:style w:type="paragraph" w:styleId="Topptekst">
    <w:name w:val="header"/>
    <w:basedOn w:val="Normal"/>
    <w:rsid w:val="003C40AD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0056C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0056C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D929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0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9%20for%20Blanketter%20ARF%20norsk%20og%20engelsk.zip\Blankett%205101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17" ma:contentTypeDescription="" ma:contentTypeScope="" ma:versionID="9a39c89f611d70d0a3bf0311624a4de8">
  <xsd:schema xmlns:xsd="http://www.w3.org/2001/XMLSchema" xmlns:xs="http://www.w3.org/2001/XMLSchema" xmlns:p="http://schemas.microsoft.com/office/2006/metadata/properties" xmlns:ns2="4c0a4739-058c-4a6b-9871-4ea836128b31" xmlns:ns3="e5e56184-275f-495f-a56f-8fdf09bcc359" xmlns:ns4="http://schemas.microsoft.com/sharepoint/v4" xmlns:ns5="dd00ab93-0e18-411d-b15d-2f87675ae7e8" targetNamespace="http://schemas.microsoft.com/office/2006/metadata/properties" ma:root="true" ma:fieldsID="6974f5343c0886158235dd56f7c5b0fd" ns2:_="" ns3:_="" ns4:_="" ns5:_="">
    <xsd:import namespace="4c0a4739-058c-4a6b-9871-4ea836128b31"/>
    <xsd:import namespace="e5e56184-275f-495f-a56f-8fdf09bcc359"/>
    <xsd:import namespace="http://schemas.microsoft.com/sharepoint/v4"/>
    <xsd:import namespace="dd00ab93-0e18-411d-b15d-2f87675ae7e8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2:Fastsatt_x0020_av" minOccurs="0"/>
                <xsd:element ref="ns2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3:TaxCatchAll" minOccurs="0"/>
                <xsd:element ref="ns3:TaxCatchAllLabel" minOccurs="0"/>
                <xsd:element ref="ns2:kaf05da152644e81b28fa189f4e7845c" minOccurs="0"/>
                <xsd:element ref="ns2:i073c3b927504fd59a4ec975b296f7b6" minOccurs="0"/>
                <xsd:element ref="ns4:IconOverlay" minOccurs="0"/>
                <xsd:element ref="ns2:Hjelpekolonne_x0020_for_x0020_editering" minOccurs="0"/>
                <xsd:element ref="ns2:Dokumentplassering_x0020_i_x0020_side" minOccurs="0"/>
                <xsd:element ref="ns5:IntranetMMSikkerhetNoteField" minOccurs="0"/>
                <xsd:element ref="ns5:Luftkap_x002d_Dokstyring" minOccurs="0"/>
                <xsd:element ref="ns5:Markap_x002d_Dokstyring" minOccurs="0"/>
                <xsd:element ref="ns5:Landkap_x002d_Dokstyring" minOccurs="0"/>
                <xsd:element ref="ns5:Felleskap_x002d_Dokstyring" minOccurs="0"/>
                <xsd:element ref="ns5:IKTkap_x002d_Dokstyring" minOccurs="0"/>
                <xsd:element ref="ns2:Virkeå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Fastsatt_x0020_av" ma:index="5" nillable="true" ma:displayName="Fastsatt av" ma:description="Rollen i FMA som har fastsatt at dokumentet skal tre i kraft" ma:list="{d6ee405b-9981-46ca-9f9b-3517df30ba00}" ma:internalName="Fastsatt_x0020_av" ma:showField="Title" ma:web="4c0a4739-058c-4a6b-9871-4ea836128b31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4f0319ea-1929-4b75-902a-d7ebd4d0e346}" ma:internalName="Gjelder_x0020_for" ma:showField="Title" ma:web="4c0a4739-058c-4a6b-9871-4ea836128b31">
      <xsd:simpleType>
        <xsd:restriction base="dms:Lookup"/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default="12636;#Dokument|ed137e93-94d1-4f18-b94f-09cc028530ba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default="12637;#FMA Dokumentbibliotek|26ae6d7d-25b9-46fc-b499-982780aac453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Virkeår" ma:index="33" nillable="true" ma:displayName="Virkeår" ma:description="Benyttes for dokumenter og lenker som er gjeldende for virkeår" ma:format="RadioButtons" ma:internalName="Virke_x00e5_r">
      <xsd:simpleType>
        <xsd:restriction base="dms:Choice">
          <xsd:enumeration value="Siste år"/>
          <xsd:enumeration value="Gjeldende år"/>
          <xsd:enumeration value="Neste å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c1daca29-8c85-4e64-868d-0a4ce1dbe454}" ma:internalName="TaxCatchAllLabel" ma:readOnly="true" ma:showField="CatchAllDataLabel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0a7e314-37ce-4635-91ec-ce6b73f73cc9}" ma:internalName="Luftkap_x002d_Dokstyring" ma:showField="Title" ma:web="eb36e45b-46f3-4fe6-8974-a5f412ff72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da129ce1-43c2-40b6-b3a9-3907538afd85}" ma:internalName="Markap_x002d_Dokstyring" ma:showField="Title" ma:web="eb36e45b-46f3-4fe6-8974-a5f412ff72b9">
      <xsd:simpleType>
        <xsd:restriction base="dms:Lookup"/>
      </xsd:simpleType>
    </xsd:element>
    <xsd:element name="Landkap_x002d_Dokstyring" ma:index="30" nillable="true" ma:displayName="Landkap-Dokstyring" ma:list="{d2e4a36c-b654-457d-8f8a-3915d8fbabd4}" ma:internalName="Landkap_x002d_Dokstyring" ma:showField="Title" ma:web="eb36e45b-46f3-4fe6-8974-a5f412ff72b9">
      <xsd:simpleType>
        <xsd:restriction base="dms:Lookup"/>
      </xsd:simpleType>
    </xsd:element>
    <xsd:element name="Felleskap_x002d_Dokstyring" ma:index="31" nillable="true" ma:displayName="Felleskap-Dokstyring" ma:list="{c5cec689-8594-4d40-b800-b2585f752d20}" ma:internalName="Felleskap_x002d_Dokstyring" ma:showField="Title" ma:web="eb36e45b-46f3-4fe6-8974-a5f412ff72b9">
      <xsd:simpleType>
        <xsd:restriction base="dms:Lookup"/>
      </xsd:simpleType>
    </xsd:element>
    <xsd:element name="IKTkap_x002d_Dokstyring" ma:index="32" nillable="true" ma:displayName="IKTkap-Dokstyring" ma:list="{15a37294-0c47-4801-adc9-35f732262b23}" ma:internalName="IKTkap_x002d_Dokstyring" ma:showField="Title" ma:web="eb36e45b-46f3-4fe6-8974-a5f412ff72b9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Dokumentkode xmlns="4c0a4739-058c-4a6b-9871-4ea836128b31">FMA-STA-MAL-056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12637</Value>
      <Value>13118</Value>
      <Value>12667</Value>
      <Value>1</Value>
    </TaxCatchAll>
    <Dokumentplassering_x0020_i_x0020_side xmlns="4c0a4739-058c-4a6b-9871-4ea836128b31">Ikke definert</Dokumentplassering_x0020_i_x0020_side>
    <Siste_x0020_versjon xmlns="4c0a4739-058c-4a6b-9871-4ea836128b31">1.00</Siste_x0020_versjon>
    <IconOverlay xmlns="http://schemas.microsoft.com/sharepoint/v4" xsi:nil="true"/>
    <nc30f51ef74a4b938a149e1e324027a1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Merkantil verktøykasse</TermName>
          <TermId xmlns="http://schemas.microsoft.com/office/infopath/2007/PartnerControls">403655f4-92ce-43f9-ac43-3b55c1f2d653</TermId>
        </TermInfo>
      </Terms>
    </nc30f51ef74a4b938a149e1e324027a1>
    <Luftkap_x002d_Dokstyring xmlns="dd00ab93-0e18-411d-b15d-2f87675ae7e8"/>
    <Hjelpekolonne_x0020_for_x0020_editering xmlns="4c0a4739-058c-4a6b-9871-4ea836128b31">false</Hjelpekolonne_x0020_for_x0020_editering>
    <Sist_x0020_oppdatert xmlns="4c0a4739-058c-4a6b-9871-4ea836128b31">2016-03-15T23:00:00+00:00</Sist_x0020_oppdatert>
    <Ikrafttredelse xmlns="4c0a4739-058c-4a6b-9871-4ea836128b31">2015-12-31T23:00:00+00:00</Ikrafttredelse>
    <Gjelder_x0020_for xmlns="4c0a4739-058c-4a6b-9871-4ea836128b31">1</Gjelder_x0020_for>
    <Fastsatt_x0020_av xmlns="4c0a4739-058c-4a6b-9871-4ea836128b31">3</Fastsatt_x0020_av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Landkap_x002d_Dokstyring xmlns="dd00ab93-0e18-411d-b15d-2f87675ae7e8" xsi:nil="true"/>
    <IKTkap_x002d_Dokstyring xmlns="dd00ab93-0e18-411d-b15d-2f87675ae7e8" xsi:nil="true"/>
    <Felleskap_x002d_Dokstyring xmlns="dd00ab93-0e18-411d-b15d-2f87675ae7e8" xsi:nil="true"/>
    <Markap_x002d_Dokstyring xmlns="dd00ab93-0e18-411d-b15d-2f87675ae7e8" xsi:nil="true"/>
    <Virkeår xmlns="4c0a4739-058c-4a6b-9871-4ea836128b31" xsi:nil="true"/>
  </documentManagement>
</p:properties>
</file>

<file path=customXml/itemProps1.xml><?xml version="1.0" encoding="utf-8"?>
<ds:datastoreItem xmlns:ds="http://schemas.openxmlformats.org/officeDocument/2006/customXml" ds:itemID="{28A9E752-2854-4AD0-B5C8-9971587628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31A59E-28AF-467A-A5DB-39E286E1FE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e5e56184-275f-495f-a56f-8fdf09bcc359"/>
    <ds:schemaRef ds:uri="http://schemas.microsoft.com/sharepoint/v4"/>
    <ds:schemaRef ds:uri="dd00ab93-0e18-411d-b15d-2f87675ae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4C3E47-051B-4E52-B8DF-A0A560EB2DC4}">
  <ds:schemaRefs>
    <ds:schemaRef ds:uri="http://schemas.microsoft.com/office/2006/metadata/properties"/>
    <ds:schemaRef ds:uri="http://schemas.microsoft.com/office/infopath/2007/PartnerControls"/>
    <ds:schemaRef ds:uri="4c0a4739-058c-4a6b-9871-4ea836128b31"/>
    <ds:schemaRef ds:uri="dd00ab93-0e18-411d-b15d-2f87675ae7e8"/>
    <ds:schemaRef ds:uri="e5e56184-275f-495f-a56f-8fdf09bcc359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5101</Template>
  <TotalTime>81</TotalTime>
  <Pages>2</Pages>
  <Words>149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Kontrakt forside</vt:lpstr>
    </vt:vector>
  </TitlesOfParts>
  <Company>Forsvaret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Kontrakt forside</dc:title>
  <dc:creator>RuneHoksrød</dc:creator>
  <cp:lastModifiedBy>Ramic, Armin</cp:lastModifiedBy>
  <cp:revision>103</cp:revision>
  <cp:lastPrinted>2014-03-25T08:31:00Z</cp:lastPrinted>
  <dcterms:created xsi:type="dcterms:W3CDTF">2018-08-07T12:05:00Z</dcterms:created>
  <dcterms:modified xsi:type="dcterms:W3CDTF">2026-08-18T07:24:00Z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0x0101001CC0937C19DC1E409EAC2F830C3BE204009BDC5CEC43F4AE409177D646D524190C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243000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</Properties>
</file>